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Mansfield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Mansfield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Mansfield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Mansfield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Mansfield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Mansfield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Mansfield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Mansfield is estimated to be </w:t>
      </w:r>
      <w:r w:rsidRPr="00773DF7">
        <w:rPr>
          <w:rFonts w:ascii="Libre Franklin Light" w:eastAsia="Times New Roman" w:hAnsi="Libre Franklin Light" w:cs="Calibri Light"/>
          <w:b/>
          <w:bCs/>
          <w:color w:val="C45911" w:themeColor="accent2" w:themeShade="BF"/>
        </w:rPr>
        <w:t xml:space="preserve">£1,967,049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Mansfield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Mansfield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ns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Mansfield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ns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Mansfield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Mansfield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ns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Mansfield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Mansfield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Mansfield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Mansfield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Mansfield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Mansfield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£1,967,049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Mansfield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£662,605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£47,467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£1,187,112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£1,967,049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Mansfield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Mansfield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Mansfield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Mansfield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Mansfield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Mansfield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Mansfield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Mansfield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42781B7-AB2D-48EF-B88E-5090593E609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